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99"/>
        <w:gridCol w:w="1925"/>
        <w:gridCol w:w="4625"/>
      </w:tblGrid>
      <w:tr w:rsidR="004A690C" w:rsidRPr="00710672" w14:paraId="475762C6" w14:textId="77777777" w:rsidTr="00D845FA">
        <w:trPr>
          <w:trHeight w:val="845"/>
        </w:trPr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913BE" w14:textId="77777777" w:rsidR="004A690C" w:rsidRPr="00710672" w:rsidRDefault="004A690C" w:rsidP="004A690C">
            <w:pPr>
              <w:snapToGrid w:val="0"/>
              <w:spacing w:after="0"/>
              <w:jc w:val="center"/>
              <w:rPr>
                <w:sz w:val="44"/>
              </w:rPr>
            </w:pPr>
            <w:r w:rsidRPr="00710672">
              <w:rPr>
                <w:sz w:val="44"/>
              </w:rPr>
              <w:t>KRYCÍ LIST NABÍDKY</w:t>
            </w:r>
          </w:p>
        </w:tc>
      </w:tr>
      <w:tr w:rsidR="004A690C" w:rsidRPr="00710672" w14:paraId="6E1CDC90" w14:textId="77777777" w:rsidTr="00D845FA">
        <w:trPr>
          <w:trHeight w:val="680"/>
        </w:trPr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1E6B" w14:textId="51A32CDD" w:rsidR="004A690C" w:rsidRPr="004F3F7B" w:rsidRDefault="004A690C" w:rsidP="004A690C">
            <w:pPr>
              <w:snapToGrid w:val="0"/>
              <w:spacing w:after="0"/>
              <w:jc w:val="center"/>
              <w:rPr>
                <w:rFonts w:cs="Courier New"/>
                <w:b/>
                <w:szCs w:val="20"/>
                <w:lang w:eastAsia="cs-CZ"/>
              </w:rPr>
            </w:pPr>
            <w:r w:rsidRPr="004F3F7B">
              <w:rPr>
                <w:rFonts w:cs="Courier New"/>
                <w:b/>
                <w:szCs w:val="20"/>
                <w:lang w:eastAsia="cs-CZ"/>
              </w:rPr>
              <w:t>Název zakázky: „</w:t>
            </w:r>
            <w:r w:rsidR="006B52B5">
              <w:rPr>
                <w:b/>
                <w:bCs/>
              </w:rPr>
              <w:t>Zpracování směrnic pro středisko správy Veřejného osvětlení Dopravního podniku města Ústí nad Labem a.s.</w:t>
            </w:r>
            <w:r w:rsidRPr="004F3F7B">
              <w:rPr>
                <w:rFonts w:cs="Courier New"/>
                <w:b/>
                <w:bCs/>
                <w:szCs w:val="20"/>
                <w:lang w:eastAsia="cs-CZ"/>
              </w:rPr>
              <w:t>“</w:t>
            </w:r>
          </w:p>
        </w:tc>
      </w:tr>
      <w:tr w:rsidR="004A690C" w:rsidRPr="00710672" w14:paraId="7F4A1EDF" w14:textId="77777777" w:rsidTr="00D845FA">
        <w:trPr>
          <w:trHeight w:val="567"/>
        </w:trPr>
        <w:tc>
          <w:tcPr>
            <w:tcW w:w="92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4467D84" w14:textId="24C136BF" w:rsidR="004A690C" w:rsidRPr="00710672" w:rsidRDefault="004A690C" w:rsidP="004A690C">
            <w:pPr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710672">
              <w:rPr>
                <w:b/>
              </w:rPr>
              <w:t>dentifikační údaje</w:t>
            </w:r>
          </w:p>
        </w:tc>
      </w:tr>
      <w:tr w:rsidR="004A690C" w:rsidRPr="00710672" w14:paraId="671AC01B" w14:textId="77777777" w:rsidTr="00D845FA">
        <w:trPr>
          <w:trHeight w:val="397"/>
        </w:trPr>
        <w:tc>
          <w:tcPr>
            <w:tcW w:w="92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F3CC2" w14:textId="31A257D8" w:rsidR="004A690C" w:rsidRPr="00710672" w:rsidRDefault="004A690C" w:rsidP="004A690C">
            <w:pPr>
              <w:snapToGrid w:val="0"/>
              <w:spacing w:after="0"/>
              <w:rPr>
                <w:b/>
              </w:rPr>
            </w:pPr>
            <w:r>
              <w:rPr>
                <w:b/>
                <w:sz w:val="20"/>
              </w:rPr>
              <w:t>Vyhlašovatel výzvy:</w:t>
            </w:r>
            <w:r w:rsidRPr="00710672">
              <w:rPr>
                <w:b/>
                <w:sz w:val="20"/>
              </w:rPr>
              <w:t xml:space="preserve"> </w:t>
            </w:r>
          </w:p>
        </w:tc>
      </w:tr>
      <w:tr w:rsidR="004A690C" w:rsidRPr="00710672" w14:paraId="4775B245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48BFA7" w14:textId="77777777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Název: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D1619" w14:textId="77777777" w:rsidR="004A690C" w:rsidRPr="00A20C37" w:rsidRDefault="004A690C" w:rsidP="004A690C">
            <w:pPr>
              <w:snapToGrid w:val="0"/>
              <w:spacing w:after="0"/>
              <w:ind w:left="169"/>
              <w:rPr>
                <w:b/>
                <w:bCs/>
                <w:iCs/>
                <w:sz w:val="20"/>
                <w:szCs w:val="20"/>
                <w:highlight w:val="yellow"/>
              </w:rPr>
            </w:pPr>
            <w:r w:rsidRPr="00526298">
              <w:rPr>
                <w:b/>
                <w:bCs/>
                <w:iCs/>
                <w:sz w:val="20"/>
                <w:szCs w:val="20"/>
              </w:rPr>
              <w:t>Dopravní podnik města Ústí nad Labem a.s.</w:t>
            </w:r>
          </w:p>
        </w:tc>
      </w:tr>
      <w:tr w:rsidR="004A690C" w:rsidRPr="00710672" w14:paraId="41B3E838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4DE35" w14:textId="77777777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Sídlo: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D4244" w14:textId="77777777" w:rsidR="004A690C" w:rsidRPr="00A20C37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  <w:highlight w:val="yellow"/>
              </w:rPr>
            </w:pPr>
            <w:r w:rsidRPr="00526298">
              <w:rPr>
                <w:sz w:val="20"/>
                <w:szCs w:val="20"/>
              </w:rPr>
              <w:t>Revoluční 26, 401 11 Ústí nad Labem</w:t>
            </w:r>
          </w:p>
        </w:tc>
      </w:tr>
      <w:tr w:rsidR="004A690C" w:rsidRPr="00710672" w14:paraId="26207DAC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08B0E" w14:textId="46C48233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IČ</w:t>
            </w:r>
            <w:r>
              <w:rPr>
                <w:sz w:val="20"/>
                <w:szCs w:val="20"/>
              </w:rPr>
              <w:t>O</w:t>
            </w:r>
            <w:r w:rsidRPr="00124C5B">
              <w:rPr>
                <w:sz w:val="20"/>
                <w:szCs w:val="20"/>
              </w:rPr>
              <w:t>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6258" w14:textId="77777777" w:rsidR="004A690C" w:rsidRPr="00A20C37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  <w:highlight w:val="yellow"/>
              </w:rPr>
            </w:pPr>
            <w:r w:rsidRPr="00526298">
              <w:rPr>
                <w:sz w:val="20"/>
                <w:szCs w:val="20"/>
              </w:rPr>
              <w:t>25013891</w:t>
            </w:r>
          </w:p>
        </w:tc>
      </w:tr>
      <w:tr w:rsidR="004A690C" w:rsidRPr="00710672" w14:paraId="5ED5730D" w14:textId="77777777" w:rsidTr="00D845FA">
        <w:trPr>
          <w:trHeight w:val="397"/>
        </w:trPr>
        <w:tc>
          <w:tcPr>
            <w:tcW w:w="92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EFB3" w14:textId="3C10B556" w:rsidR="004A690C" w:rsidRPr="00124C5B" w:rsidRDefault="004A690C" w:rsidP="004A690C">
            <w:pPr>
              <w:snapToGri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Zájemce:</w:t>
            </w:r>
          </w:p>
        </w:tc>
      </w:tr>
      <w:tr w:rsidR="004A690C" w:rsidRPr="00710672" w14:paraId="143E9844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BAF6F" w14:textId="3542BB90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Název</w:t>
            </w:r>
            <w:r>
              <w:rPr>
                <w:sz w:val="20"/>
                <w:szCs w:val="20"/>
              </w:rPr>
              <w:t xml:space="preserve"> / Jméno a příjmení: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1CDF" w14:textId="6FE7B9D4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7450F467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428EB" w14:textId="77777777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Sídlo/místo podnikání: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8C65" w14:textId="27D0FDD1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67EE016D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CFAF8" w14:textId="780D26D4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IČ</w:t>
            </w:r>
            <w:r>
              <w:rPr>
                <w:sz w:val="20"/>
                <w:szCs w:val="20"/>
              </w:rPr>
              <w:t>O / Datum narození</w:t>
            </w:r>
            <w:r w:rsidRPr="00124C5B">
              <w:rPr>
                <w:sz w:val="20"/>
                <w:szCs w:val="20"/>
              </w:rPr>
              <w:t>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4D722" w14:textId="17A601E3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7DB795B8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B996C7" w14:textId="77777777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DIČ: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A2483" w14:textId="56A31577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338025B4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F92848" w14:textId="77777777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Kontaktní osoba: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B1A63" w14:textId="497B5251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22611F2B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3326C8" w14:textId="0F39CE1A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 w:rsidRPr="00124C5B">
              <w:rPr>
                <w:sz w:val="20"/>
                <w:szCs w:val="20"/>
              </w:rPr>
              <w:t>Tel</w:t>
            </w:r>
            <w:r>
              <w:rPr>
                <w:sz w:val="20"/>
                <w:szCs w:val="20"/>
              </w:rPr>
              <w:t>efonní číslo</w:t>
            </w:r>
            <w:r w:rsidRPr="00124C5B">
              <w:rPr>
                <w:sz w:val="20"/>
                <w:szCs w:val="20"/>
              </w:rPr>
              <w:t>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AFEF" w14:textId="1B11D055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  <w:highlight w:val="yellow"/>
              </w:rPr>
            </w:pPr>
          </w:p>
        </w:tc>
      </w:tr>
      <w:tr w:rsidR="004A690C" w:rsidRPr="00710672" w14:paraId="070ABD67" w14:textId="77777777" w:rsidTr="00D845FA">
        <w:trPr>
          <w:trHeight w:val="397"/>
        </w:trPr>
        <w:tc>
          <w:tcPr>
            <w:tcW w:w="269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2F58912" w14:textId="3934D16F" w:rsidR="004A690C" w:rsidRPr="00124C5B" w:rsidRDefault="004A690C" w:rsidP="004A690C">
            <w:pPr>
              <w:snapToGri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124C5B">
              <w:rPr>
                <w:sz w:val="20"/>
                <w:szCs w:val="20"/>
              </w:rPr>
              <w:t>-mail:</w:t>
            </w:r>
          </w:p>
        </w:tc>
        <w:tc>
          <w:tcPr>
            <w:tcW w:w="655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981FDA" w14:textId="15721DBB" w:rsidR="004A690C" w:rsidRPr="00124C5B" w:rsidRDefault="004A690C" w:rsidP="004A690C">
            <w:pPr>
              <w:snapToGrid w:val="0"/>
              <w:spacing w:after="0"/>
              <w:ind w:left="169"/>
              <w:rPr>
                <w:sz w:val="20"/>
                <w:szCs w:val="20"/>
              </w:rPr>
            </w:pPr>
          </w:p>
        </w:tc>
      </w:tr>
      <w:tr w:rsidR="004A690C" w:rsidRPr="00710672" w14:paraId="1714FCC4" w14:textId="77777777" w:rsidTr="004A690C">
        <w:trPr>
          <w:trHeight w:val="567"/>
        </w:trPr>
        <w:tc>
          <w:tcPr>
            <w:tcW w:w="924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210BC4F" w14:textId="2D2112B7" w:rsidR="004A690C" w:rsidRPr="00710672" w:rsidRDefault="004A690C" w:rsidP="004A690C">
            <w:pPr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Hodnotící kritéria</w:t>
            </w:r>
          </w:p>
        </w:tc>
      </w:tr>
      <w:tr w:rsidR="004A690C" w:rsidRPr="00710672" w14:paraId="24941049" w14:textId="77777777" w:rsidTr="004A690C">
        <w:trPr>
          <w:trHeight w:val="567"/>
        </w:trPr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692D" w14:textId="71CD66A5" w:rsidR="004A690C" w:rsidRDefault="004F3F7B" w:rsidP="004A690C">
            <w:pPr>
              <w:snapToGrid w:val="0"/>
              <w:spacing w:after="0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Celková n</w:t>
            </w:r>
            <w:r w:rsidR="004A690C">
              <w:rPr>
                <w:sz w:val="20"/>
                <w:szCs w:val="20"/>
              </w:rPr>
              <w:t>abídková cena (v Kč bez DPH):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2D93" w14:textId="1B6A83D2" w:rsidR="004A690C" w:rsidRPr="004A690C" w:rsidRDefault="004A690C" w:rsidP="004A690C">
            <w:pPr>
              <w:snapToGrid w:val="0"/>
              <w:spacing w:after="0"/>
              <w:jc w:val="center"/>
              <w:rPr>
                <w:bCs/>
                <w:i/>
                <w:iCs/>
              </w:rPr>
            </w:pPr>
          </w:p>
        </w:tc>
      </w:tr>
      <w:tr w:rsidR="004A690C" w:rsidRPr="00710672" w14:paraId="78C6817E" w14:textId="77777777" w:rsidTr="00D845FA">
        <w:trPr>
          <w:trHeight w:val="474"/>
        </w:trPr>
        <w:tc>
          <w:tcPr>
            <w:tcW w:w="92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001230" w14:textId="5183A002" w:rsidR="004A690C" w:rsidRPr="00710672" w:rsidRDefault="004A690C" w:rsidP="004A690C">
            <w:pPr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Prohlášení </w:t>
            </w:r>
            <w:r w:rsidR="00E12B01">
              <w:rPr>
                <w:b/>
              </w:rPr>
              <w:t>zájemce:</w:t>
            </w:r>
          </w:p>
        </w:tc>
      </w:tr>
      <w:tr w:rsidR="004A690C" w:rsidRPr="00710672" w14:paraId="158C2259" w14:textId="77777777" w:rsidTr="00D845FA">
        <w:trPr>
          <w:trHeight w:val="1361"/>
        </w:trPr>
        <w:tc>
          <w:tcPr>
            <w:tcW w:w="924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D6C132" w14:textId="77777777" w:rsidR="004A690C" w:rsidRDefault="004A690C" w:rsidP="004A690C">
            <w:pPr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34F71DE1" w14:textId="2583CE81" w:rsidR="004A690C" w:rsidRDefault="004A690C" w:rsidP="004A690C">
            <w:pPr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4F3F7B">
              <w:rPr>
                <w:rFonts w:cstheme="minorHAnsi"/>
                <w:sz w:val="20"/>
                <w:szCs w:val="20"/>
              </w:rPr>
              <w:t>Výše uvedený zájemce tímto prohlašuje</w:t>
            </w:r>
            <w:r w:rsidR="00DE4DB7" w:rsidRPr="004F3F7B">
              <w:rPr>
                <w:rFonts w:cstheme="minorHAnsi"/>
                <w:sz w:val="20"/>
                <w:szCs w:val="20"/>
              </w:rPr>
              <w:t>, že podává nabídku na základě výzvy Dopravního podniku města Ústí nad Labem a.s</w:t>
            </w:r>
            <w:r w:rsidR="0077236E" w:rsidRPr="004F3F7B">
              <w:rPr>
                <w:rFonts w:cstheme="minorHAnsi"/>
                <w:sz w:val="20"/>
                <w:szCs w:val="20"/>
              </w:rPr>
              <w:t>.</w:t>
            </w:r>
            <w:r w:rsidR="00DE4DB7" w:rsidRPr="004F3F7B">
              <w:rPr>
                <w:rFonts w:cstheme="minorHAnsi"/>
                <w:sz w:val="20"/>
                <w:szCs w:val="20"/>
              </w:rPr>
              <w:t xml:space="preserve"> k podání nabídek do soutěže o nejvhodnější nabídku na plnění zakázky „</w:t>
            </w:r>
            <w:r w:rsidR="006B52B5">
              <w:rPr>
                <w:rFonts w:cstheme="minorHAnsi"/>
                <w:sz w:val="20"/>
                <w:szCs w:val="20"/>
              </w:rPr>
              <w:t>Zpracování směrnic pro středisko správy Veřejného osvětlení Dopravního podniku města Ústí nad Labem a.s.</w:t>
            </w:r>
            <w:r w:rsidR="00DE4DB7" w:rsidRPr="004F3F7B">
              <w:rPr>
                <w:rFonts w:cstheme="minorHAnsi"/>
                <w:sz w:val="20"/>
                <w:szCs w:val="20"/>
              </w:rPr>
              <w:t>“.</w:t>
            </w:r>
          </w:p>
          <w:p w14:paraId="7885FAB9" w14:textId="77777777" w:rsidR="00DE4DB7" w:rsidRDefault="00DE4DB7" w:rsidP="004A690C">
            <w:pPr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B8056BB" w14:textId="6A6275CB" w:rsidR="004A690C" w:rsidRPr="00DE4DB7" w:rsidRDefault="00DE4DB7" w:rsidP="00DE4DB7">
            <w:pPr>
              <w:snapToGrid w:val="0"/>
              <w:spacing w:after="24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4A690C" w:rsidRPr="00A20C37">
              <w:rPr>
                <w:rFonts w:cstheme="minorHAnsi"/>
                <w:sz w:val="20"/>
                <w:szCs w:val="20"/>
              </w:rPr>
              <w:t>vým podpisem</w:t>
            </w:r>
            <w:r>
              <w:rPr>
                <w:rFonts w:cstheme="minorHAnsi"/>
                <w:sz w:val="20"/>
                <w:szCs w:val="20"/>
              </w:rPr>
              <w:t xml:space="preserve"> zájemce</w:t>
            </w:r>
            <w:r w:rsidR="004A690C" w:rsidRPr="00A20C37">
              <w:rPr>
                <w:rFonts w:cstheme="minorHAnsi"/>
                <w:sz w:val="20"/>
                <w:szCs w:val="20"/>
              </w:rPr>
              <w:t xml:space="preserve"> stvrzuje, že </w:t>
            </w:r>
            <w:r>
              <w:rPr>
                <w:rFonts w:cstheme="minorHAnsi"/>
                <w:sz w:val="20"/>
                <w:szCs w:val="20"/>
              </w:rPr>
              <w:t>souhlasí</w:t>
            </w:r>
            <w:r w:rsidRPr="00A20C37">
              <w:rPr>
                <w:rFonts w:cstheme="minorHAnsi"/>
                <w:sz w:val="20"/>
                <w:szCs w:val="20"/>
              </w:rPr>
              <w:t xml:space="preserve"> plně a bez výhrad</w:t>
            </w:r>
            <w:r>
              <w:rPr>
                <w:rFonts w:cstheme="minorHAnsi"/>
                <w:sz w:val="20"/>
                <w:szCs w:val="20"/>
              </w:rPr>
              <w:t xml:space="preserve"> s podmínkami soutěže o nejvhodnější nabídku na zakázku, včetně podmínek návrhu rámcové smlouvy.</w:t>
            </w:r>
          </w:p>
        </w:tc>
      </w:tr>
      <w:tr w:rsidR="004A690C" w:rsidRPr="00710672" w14:paraId="548D9CD6" w14:textId="77777777" w:rsidTr="00D845FA">
        <w:trPr>
          <w:trHeight w:val="47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C0E5EB7" w14:textId="5E4DD412" w:rsidR="004A690C" w:rsidRPr="00A20C37" w:rsidRDefault="004A690C" w:rsidP="004A690C">
            <w:pPr>
              <w:snapToGrid w:val="0"/>
              <w:spacing w:after="0"/>
              <w:rPr>
                <w:sz w:val="20"/>
              </w:rPr>
            </w:pPr>
            <w:r w:rsidRPr="00A20C37">
              <w:rPr>
                <w:sz w:val="20"/>
              </w:rPr>
              <w:t>Jméno, příjmení, funkce</w:t>
            </w:r>
            <w:r w:rsidR="00DE4DB7">
              <w:rPr>
                <w:sz w:val="20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5456AB" w14:textId="692D7D9E" w:rsidR="004A690C" w:rsidRPr="00A20C37" w:rsidRDefault="004A690C" w:rsidP="004A690C">
            <w:pPr>
              <w:snapToGrid w:val="0"/>
              <w:spacing w:after="0"/>
              <w:ind w:left="169"/>
              <w:rPr>
                <w:sz w:val="20"/>
              </w:rPr>
            </w:pPr>
          </w:p>
        </w:tc>
      </w:tr>
      <w:tr w:rsidR="004A690C" w:rsidRPr="00710672" w14:paraId="32829A01" w14:textId="77777777" w:rsidTr="00D845FA">
        <w:trPr>
          <w:trHeight w:val="454"/>
        </w:trPr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7C698DB" w14:textId="6ACDA2E2" w:rsidR="004A690C" w:rsidRPr="00A20C37" w:rsidRDefault="004A690C" w:rsidP="004A690C">
            <w:pPr>
              <w:snapToGrid w:val="0"/>
              <w:spacing w:after="0"/>
              <w:rPr>
                <w:sz w:val="20"/>
              </w:rPr>
            </w:pPr>
            <w:r w:rsidRPr="00A20C37">
              <w:rPr>
                <w:sz w:val="20"/>
              </w:rPr>
              <w:t>Datum</w:t>
            </w:r>
            <w:r w:rsidR="00DE4DB7">
              <w:rPr>
                <w:sz w:val="20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E2DE99" w14:textId="1138F69C" w:rsidR="004A690C" w:rsidRPr="00A20C37" w:rsidRDefault="004A690C" w:rsidP="004A690C">
            <w:pPr>
              <w:snapToGrid w:val="0"/>
              <w:spacing w:after="0"/>
              <w:ind w:left="169"/>
              <w:rPr>
                <w:sz w:val="20"/>
              </w:rPr>
            </w:pPr>
          </w:p>
        </w:tc>
      </w:tr>
      <w:tr w:rsidR="00DE4DB7" w:rsidRPr="00710672" w14:paraId="0CA3C904" w14:textId="77777777" w:rsidTr="00D845FA">
        <w:trPr>
          <w:trHeight w:val="454"/>
        </w:trPr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79AFBEC" w14:textId="61240627" w:rsidR="00DE4DB7" w:rsidRPr="00A20C37" w:rsidRDefault="00DE4DB7" w:rsidP="004A690C">
            <w:pPr>
              <w:snapToGrid w:val="0"/>
              <w:spacing w:after="0"/>
              <w:rPr>
                <w:sz w:val="20"/>
              </w:rPr>
            </w:pPr>
            <w:r>
              <w:rPr>
                <w:sz w:val="20"/>
              </w:rPr>
              <w:t>Podpis: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BF6574" w14:textId="77777777" w:rsidR="00DE4DB7" w:rsidRDefault="00DE4DB7" w:rsidP="004A690C">
            <w:pPr>
              <w:snapToGrid w:val="0"/>
              <w:spacing w:after="0"/>
              <w:ind w:left="169"/>
              <w:rPr>
                <w:sz w:val="20"/>
              </w:rPr>
            </w:pPr>
          </w:p>
        </w:tc>
      </w:tr>
    </w:tbl>
    <w:p w14:paraId="4EAA671A" w14:textId="7B2C0D1A" w:rsidR="001F6A01" w:rsidRPr="004A690C" w:rsidRDefault="001F6A01" w:rsidP="004A690C"/>
    <w:sectPr w:rsidR="001F6A01" w:rsidRPr="004A690C" w:rsidSect="00BC06DB">
      <w:headerReference w:type="default" r:id="rId8"/>
      <w:footerReference w:type="default" r:id="rId9"/>
      <w:footerReference w:type="first" r:id="rId10"/>
      <w:pgSz w:w="11906" w:h="16838"/>
      <w:pgMar w:top="1701" w:right="1134" w:bottom="567" w:left="1134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BB608" w14:textId="77777777" w:rsidR="00382DBA" w:rsidRDefault="00382DBA" w:rsidP="00980B12">
      <w:pPr>
        <w:spacing w:after="0" w:line="240" w:lineRule="auto"/>
      </w:pPr>
      <w:r>
        <w:separator/>
      </w:r>
    </w:p>
  </w:endnote>
  <w:endnote w:type="continuationSeparator" w:id="0">
    <w:p w14:paraId="2E8275F6" w14:textId="77777777" w:rsidR="00382DBA" w:rsidRDefault="00382DBA" w:rsidP="0098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2500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DE8A4E" w14:textId="77777777" w:rsidR="00F1049B" w:rsidRDefault="00F1049B">
            <w:pPr>
              <w:pStyle w:val="Zpat"/>
              <w:jc w:val="right"/>
            </w:pPr>
          </w:p>
          <w:p w14:paraId="3F6CB4CB" w14:textId="77777777" w:rsidR="00F1049B" w:rsidRDefault="00F1049B" w:rsidP="00F1049B">
            <w:pPr>
              <w:pStyle w:val="Zpat"/>
              <w:spacing w:before="120"/>
              <w:jc w:val="right"/>
            </w:pP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begin"/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instrText>PAGE</w:instrTex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separate"/>
            </w:r>
            <w:r w:rsidR="00B0408D">
              <w:rPr>
                <w:rFonts w:ascii="Franklin Gothic Book" w:hAnsi="Franklin Gothic Book"/>
                <w:b/>
                <w:bCs/>
                <w:noProof/>
                <w:sz w:val="19"/>
                <w:szCs w:val="19"/>
              </w:rPr>
              <w:t>4</w: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end"/>
            </w:r>
            <w:r w:rsidRPr="00F1049B">
              <w:rPr>
                <w:rFonts w:ascii="Franklin Gothic Book" w:hAnsi="Franklin Gothic Book"/>
                <w:sz w:val="19"/>
                <w:szCs w:val="19"/>
              </w:rPr>
              <w:t>/</w: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begin"/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instrText>NUMPAGES</w:instrTex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separate"/>
            </w:r>
            <w:r w:rsidR="00B0408D">
              <w:rPr>
                <w:rFonts w:ascii="Franklin Gothic Book" w:hAnsi="Franklin Gothic Book"/>
                <w:b/>
                <w:bCs/>
                <w:noProof/>
                <w:sz w:val="19"/>
                <w:szCs w:val="19"/>
              </w:rPr>
              <w:t>9</w:t>
            </w:r>
            <w:r w:rsidRPr="00F1049B">
              <w:rPr>
                <w:rFonts w:ascii="Franklin Gothic Book" w:hAnsi="Franklin Gothic Book"/>
                <w:b/>
                <w:bCs/>
                <w:sz w:val="19"/>
                <w:szCs w:val="19"/>
              </w:rPr>
              <w:fldChar w:fldCharType="end"/>
            </w:r>
          </w:p>
        </w:sdtContent>
      </w:sdt>
    </w:sdtContent>
  </w:sdt>
  <w:p w14:paraId="48609D26" w14:textId="77777777" w:rsidR="00722431" w:rsidRDefault="007224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04792" w14:textId="440C944E" w:rsidR="007A41D9" w:rsidRPr="00DE4DB7" w:rsidRDefault="007A41D9" w:rsidP="00DE4DB7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6359" w14:textId="77777777" w:rsidR="00382DBA" w:rsidRDefault="00382DBA" w:rsidP="00980B12">
      <w:pPr>
        <w:spacing w:after="0" w:line="240" w:lineRule="auto"/>
      </w:pPr>
      <w:r>
        <w:separator/>
      </w:r>
    </w:p>
  </w:footnote>
  <w:footnote w:type="continuationSeparator" w:id="0">
    <w:p w14:paraId="08394F6B" w14:textId="77777777" w:rsidR="00382DBA" w:rsidRDefault="00382DBA" w:rsidP="00980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D809" w14:textId="77777777" w:rsidR="00980B12" w:rsidRPr="00980B12" w:rsidRDefault="00980B12" w:rsidP="00980B12">
    <w:pPr>
      <w:pStyle w:val="Zhlav"/>
      <w:spacing w:line="280" w:lineRule="exact"/>
      <w:jc w:val="right"/>
      <w:rPr>
        <w:rFonts w:ascii="Franklin Gothic Book" w:hAnsi="Franklin Gothic Book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338"/>
    <w:multiLevelType w:val="hybridMultilevel"/>
    <w:tmpl w:val="4F1684D0"/>
    <w:lvl w:ilvl="0" w:tplc="04050001">
      <w:start w:val="1"/>
      <w:numFmt w:val="bullet"/>
      <w:lvlText w:val=""/>
      <w:lvlJc w:val="left"/>
      <w:pPr>
        <w:ind w:left="72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79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86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94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01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8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5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22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3000" w:hanging="360"/>
      </w:pPr>
      <w:rPr>
        <w:rFonts w:ascii="Wingdings" w:hAnsi="Wingdings" w:hint="default"/>
      </w:rPr>
    </w:lvl>
  </w:abstractNum>
  <w:abstractNum w:abstractNumId="1" w15:restartNumberingAfterBreak="0">
    <w:nsid w:val="04154E27"/>
    <w:multiLevelType w:val="hybridMultilevel"/>
    <w:tmpl w:val="22C6655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855D94"/>
    <w:multiLevelType w:val="hybridMultilevel"/>
    <w:tmpl w:val="D84086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00196"/>
    <w:multiLevelType w:val="multilevel"/>
    <w:tmpl w:val="9CFAC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074939C7"/>
    <w:multiLevelType w:val="hybridMultilevel"/>
    <w:tmpl w:val="F15AB300"/>
    <w:lvl w:ilvl="0" w:tplc="FECA2A7E">
      <w:start w:val="1"/>
      <w:numFmt w:val="bullet"/>
      <w:lvlText w:val="-"/>
      <w:lvlJc w:val="left"/>
      <w:pPr>
        <w:ind w:left="2279" w:hanging="360"/>
      </w:pPr>
      <w:rPr>
        <w:rFonts w:ascii="Franklin Gothic Book" w:eastAsia="Times New Roman" w:hAnsi="Franklin Gothic Book" w:cs="Arial" w:hint="default"/>
        <w:b w:val="0"/>
        <w:color w:val="auto"/>
        <w:sz w:val="22"/>
        <w:szCs w:val="22"/>
      </w:rPr>
    </w:lvl>
    <w:lvl w:ilvl="1" w:tplc="0405000D">
      <w:start w:val="1"/>
      <w:numFmt w:val="bullet"/>
      <w:lvlText w:val=""/>
      <w:lvlJc w:val="left"/>
      <w:pPr>
        <w:ind w:left="2999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5" w15:restartNumberingAfterBreak="0">
    <w:nsid w:val="08D91239"/>
    <w:multiLevelType w:val="multilevel"/>
    <w:tmpl w:val="CADC102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2323EB"/>
    <w:multiLevelType w:val="hybridMultilevel"/>
    <w:tmpl w:val="71EAA2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C3613"/>
    <w:multiLevelType w:val="multilevel"/>
    <w:tmpl w:val="F4E213E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30D44"/>
    <w:multiLevelType w:val="hybridMultilevel"/>
    <w:tmpl w:val="52CE10C0"/>
    <w:lvl w:ilvl="0" w:tplc="4DFE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9408C"/>
    <w:multiLevelType w:val="hybridMultilevel"/>
    <w:tmpl w:val="1174CF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54EED"/>
    <w:multiLevelType w:val="multilevel"/>
    <w:tmpl w:val="1A20B95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953DA4"/>
    <w:multiLevelType w:val="hybridMultilevel"/>
    <w:tmpl w:val="13F86C7A"/>
    <w:lvl w:ilvl="0" w:tplc="DDEC5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193A24D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71CCC"/>
    <w:multiLevelType w:val="multilevel"/>
    <w:tmpl w:val="F4E213E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2D38C8"/>
    <w:multiLevelType w:val="hybridMultilevel"/>
    <w:tmpl w:val="59EAEDDC"/>
    <w:lvl w:ilvl="0" w:tplc="A014D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8826E4"/>
    <w:multiLevelType w:val="hybridMultilevel"/>
    <w:tmpl w:val="FCB0745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3CC113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2C3F0D"/>
    <w:multiLevelType w:val="hybridMultilevel"/>
    <w:tmpl w:val="C7D6EB2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490459E"/>
    <w:multiLevelType w:val="hybridMultilevel"/>
    <w:tmpl w:val="EAEC02FC"/>
    <w:lvl w:ilvl="0" w:tplc="E79AA4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A6BD9"/>
    <w:multiLevelType w:val="hybridMultilevel"/>
    <w:tmpl w:val="6A0CB90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4E3B47"/>
    <w:multiLevelType w:val="hybridMultilevel"/>
    <w:tmpl w:val="A572B0D4"/>
    <w:lvl w:ilvl="0" w:tplc="1BC25442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AD6743E"/>
    <w:multiLevelType w:val="multilevel"/>
    <w:tmpl w:val="6D2CCF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BE45D88"/>
    <w:multiLevelType w:val="multilevel"/>
    <w:tmpl w:val="8848A73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2463D59"/>
    <w:multiLevelType w:val="hybridMultilevel"/>
    <w:tmpl w:val="04BA8E28"/>
    <w:lvl w:ilvl="0" w:tplc="5504F26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F25D8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52CF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543A27"/>
    <w:multiLevelType w:val="multilevel"/>
    <w:tmpl w:val="FCF279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7403F6"/>
    <w:multiLevelType w:val="multilevel"/>
    <w:tmpl w:val="EC4CCF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7" w15:restartNumberingAfterBreak="0">
    <w:nsid w:val="4EBC4152"/>
    <w:multiLevelType w:val="hybridMultilevel"/>
    <w:tmpl w:val="22C6655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F7B5DCB"/>
    <w:multiLevelType w:val="hybridMultilevel"/>
    <w:tmpl w:val="E6362C56"/>
    <w:lvl w:ilvl="0" w:tplc="04050015">
      <w:start w:val="1"/>
      <w:numFmt w:val="upperLetter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CA1A94"/>
    <w:multiLevelType w:val="hybridMultilevel"/>
    <w:tmpl w:val="0DBE7A5E"/>
    <w:lvl w:ilvl="0" w:tplc="DF86D7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5044A"/>
    <w:multiLevelType w:val="hybridMultilevel"/>
    <w:tmpl w:val="54687E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7540EB"/>
    <w:multiLevelType w:val="multilevel"/>
    <w:tmpl w:val="6BD080C6"/>
    <w:lvl w:ilvl="0">
      <w:start w:val="1"/>
      <w:numFmt w:val="bullet"/>
      <w:lvlText w:val="V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144ED9"/>
    <w:multiLevelType w:val="hybridMultilevel"/>
    <w:tmpl w:val="22C6655C"/>
    <w:lvl w:ilvl="0" w:tplc="1450AE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0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FFB4497"/>
    <w:multiLevelType w:val="hybridMultilevel"/>
    <w:tmpl w:val="352EB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03030"/>
    <w:multiLevelType w:val="hybridMultilevel"/>
    <w:tmpl w:val="CE5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17F69"/>
    <w:multiLevelType w:val="hybridMultilevel"/>
    <w:tmpl w:val="7996D0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67CD4"/>
    <w:multiLevelType w:val="hybridMultilevel"/>
    <w:tmpl w:val="BDB2F6A8"/>
    <w:lvl w:ilvl="0" w:tplc="FFFFFFFF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04050017">
      <w:start w:val="1"/>
      <w:numFmt w:val="lowerLetter"/>
      <w:lvlText w:val="%3)"/>
      <w:lvlJc w:val="left"/>
      <w:pPr>
        <w:ind w:left="1788" w:hanging="36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7E21009B"/>
    <w:multiLevelType w:val="hybridMultilevel"/>
    <w:tmpl w:val="DAD2295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100556">
    <w:abstractNumId w:val="25"/>
  </w:num>
  <w:num w:numId="2" w16cid:durableId="1466316758">
    <w:abstractNumId w:val="21"/>
  </w:num>
  <w:num w:numId="3" w16cid:durableId="1138911751">
    <w:abstractNumId w:val="26"/>
  </w:num>
  <w:num w:numId="4" w16cid:durableId="1837332886">
    <w:abstractNumId w:val="5"/>
  </w:num>
  <w:num w:numId="5" w16cid:durableId="1768311951">
    <w:abstractNumId w:val="4"/>
  </w:num>
  <w:num w:numId="6" w16cid:durableId="846403961">
    <w:abstractNumId w:val="20"/>
  </w:num>
  <w:num w:numId="7" w16cid:durableId="1756778854">
    <w:abstractNumId w:val="29"/>
  </w:num>
  <w:num w:numId="8" w16cid:durableId="2044595805">
    <w:abstractNumId w:val="0"/>
  </w:num>
  <w:num w:numId="9" w16cid:durableId="2067944797">
    <w:abstractNumId w:val="24"/>
  </w:num>
  <w:num w:numId="10" w16cid:durableId="2006004984">
    <w:abstractNumId w:val="10"/>
  </w:num>
  <w:num w:numId="11" w16cid:durableId="767114285">
    <w:abstractNumId w:val="31"/>
  </w:num>
  <w:num w:numId="12" w16cid:durableId="344334376">
    <w:abstractNumId w:val="23"/>
  </w:num>
  <w:num w:numId="13" w16cid:durableId="1873417739">
    <w:abstractNumId w:val="34"/>
  </w:num>
  <w:num w:numId="14" w16cid:durableId="959728850">
    <w:abstractNumId w:val="12"/>
  </w:num>
  <w:num w:numId="15" w16cid:durableId="333345314">
    <w:abstractNumId w:val="7"/>
  </w:num>
  <w:num w:numId="16" w16cid:durableId="739449366">
    <w:abstractNumId w:val="33"/>
  </w:num>
  <w:num w:numId="17" w16cid:durableId="2138447874">
    <w:abstractNumId w:val="9"/>
  </w:num>
  <w:num w:numId="18" w16cid:durableId="681054003">
    <w:abstractNumId w:val="30"/>
  </w:num>
  <w:num w:numId="19" w16cid:durableId="123667136">
    <w:abstractNumId w:val="14"/>
  </w:num>
  <w:num w:numId="20" w16cid:durableId="398141579">
    <w:abstractNumId w:val="8"/>
  </w:num>
  <w:num w:numId="21" w16cid:durableId="1218201579">
    <w:abstractNumId w:val="11"/>
  </w:num>
  <w:num w:numId="22" w16cid:durableId="611523550">
    <w:abstractNumId w:val="16"/>
  </w:num>
  <w:num w:numId="23" w16cid:durableId="1448423471">
    <w:abstractNumId w:val="15"/>
  </w:num>
  <w:num w:numId="24" w16cid:durableId="1712729773">
    <w:abstractNumId w:val="28"/>
  </w:num>
  <w:num w:numId="25" w16cid:durableId="1471821385">
    <w:abstractNumId w:val="13"/>
  </w:num>
  <w:num w:numId="26" w16cid:durableId="408430585">
    <w:abstractNumId w:val="6"/>
  </w:num>
  <w:num w:numId="27" w16cid:durableId="1476138546">
    <w:abstractNumId w:val="22"/>
  </w:num>
  <w:num w:numId="28" w16cid:durableId="1238592172">
    <w:abstractNumId w:val="3"/>
  </w:num>
  <w:num w:numId="29" w16cid:durableId="529491133">
    <w:abstractNumId w:val="32"/>
  </w:num>
  <w:num w:numId="30" w16cid:durableId="848105461">
    <w:abstractNumId w:val="37"/>
  </w:num>
  <w:num w:numId="31" w16cid:durableId="820315479">
    <w:abstractNumId w:val="2"/>
  </w:num>
  <w:num w:numId="32" w16cid:durableId="1987470782">
    <w:abstractNumId w:val="1"/>
  </w:num>
  <w:num w:numId="33" w16cid:durableId="698504586">
    <w:abstractNumId w:val="27"/>
  </w:num>
  <w:num w:numId="34" w16cid:durableId="345401498">
    <w:abstractNumId w:val="18"/>
  </w:num>
  <w:num w:numId="35" w16cid:durableId="171843853">
    <w:abstractNumId w:val="19"/>
  </w:num>
  <w:num w:numId="36" w16cid:durableId="560941036">
    <w:abstractNumId w:val="36"/>
  </w:num>
  <w:num w:numId="37" w16cid:durableId="780223778">
    <w:abstractNumId w:val="35"/>
  </w:num>
  <w:num w:numId="38" w16cid:durableId="2223300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E84"/>
    <w:rsid w:val="00014712"/>
    <w:rsid w:val="000200CA"/>
    <w:rsid w:val="000246EC"/>
    <w:rsid w:val="0002540C"/>
    <w:rsid w:val="0002741A"/>
    <w:rsid w:val="00027FDC"/>
    <w:rsid w:val="0004434C"/>
    <w:rsid w:val="000608CF"/>
    <w:rsid w:val="000613E2"/>
    <w:rsid w:val="00061520"/>
    <w:rsid w:val="00086FD8"/>
    <w:rsid w:val="00091EFA"/>
    <w:rsid w:val="00093163"/>
    <w:rsid w:val="000C528A"/>
    <w:rsid w:val="000D0811"/>
    <w:rsid w:val="000D51F7"/>
    <w:rsid w:val="000F58E4"/>
    <w:rsid w:val="00111C8A"/>
    <w:rsid w:val="0012067B"/>
    <w:rsid w:val="00140289"/>
    <w:rsid w:val="00167521"/>
    <w:rsid w:val="00182931"/>
    <w:rsid w:val="00190716"/>
    <w:rsid w:val="00192FE0"/>
    <w:rsid w:val="00196F88"/>
    <w:rsid w:val="001A7B0A"/>
    <w:rsid w:val="001B0161"/>
    <w:rsid w:val="001B11DB"/>
    <w:rsid w:val="001B3658"/>
    <w:rsid w:val="001B4A73"/>
    <w:rsid w:val="001C6AD1"/>
    <w:rsid w:val="001D1CF7"/>
    <w:rsid w:val="001F6A01"/>
    <w:rsid w:val="00214601"/>
    <w:rsid w:val="00225A3E"/>
    <w:rsid w:val="00230A8B"/>
    <w:rsid w:val="00232513"/>
    <w:rsid w:val="002334F3"/>
    <w:rsid w:val="00243E49"/>
    <w:rsid w:val="00247582"/>
    <w:rsid w:val="002477FC"/>
    <w:rsid w:val="00250B67"/>
    <w:rsid w:val="00253FBC"/>
    <w:rsid w:val="0026002C"/>
    <w:rsid w:val="00264091"/>
    <w:rsid w:val="0026497D"/>
    <w:rsid w:val="0029226D"/>
    <w:rsid w:val="00295021"/>
    <w:rsid w:val="002A39FF"/>
    <w:rsid w:val="002A6F8F"/>
    <w:rsid w:val="002B2A87"/>
    <w:rsid w:val="002B7E65"/>
    <w:rsid w:val="002C3D65"/>
    <w:rsid w:val="002D1EA4"/>
    <w:rsid w:val="002D2ADC"/>
    <w:rsid w:val="002D68DF"/>
    <w:rsid w:val="002E0C45"/>
    <w:rsid w:val="002E221E"/>
    <w:rsid w:val="002E76D7"/>
    <w:rsid w:val="00305B28"/>
    <w:rsid w:val="003102C0"/>
    <w:rsid w:val="00321A8E"/>
    <w:rsid w:val="00327DF7"/>
    <w:rsid w:val="003377FB"/>
    <w:rsid w:val="00342095"/>
    <w:rsid w:val="00343EA4"/>
    <w:rsid w:val="00350C73"/>
    <w:rsid w:val="00362003"/>
    <w:rsid w:val="00365C35"/>
    <w:rsid w:val="00382DBA"/>
    <w:rsid w:val="00385FC3"/>
    <w:rsid w:val="00394871"/>
    <w:rsid w:val="003A06B4"/>
    <w:rsid w:val="003B2FAB"/>
    <w:rsid w:val="003D302C"/>
    <w:rsid w:val="003F6B2A"/>
    <w:rsid w:val="00407439"/>
    <w:rsid w:val="004079FB"/>
    <w:rsid w:val="004112BD"/>
    <w:rsid w:val="00414FBB"/>
    <w:rsid w:val="00426451"/>
    <w:rsid w:val="0043107D"/>
    <w:rsid w:val="004324DE"/>
    <w:rsid w:val="004573BC"/>
    <w:rsid w:val="00465AF1"/>
    <w:rsid w:val="0047355C"/>
    <w:rsid w:val="00474C9D"/>
    <w:rsid w:val="0047740F"/>
    <w:rsid w:val="00486A3D"/>
    <w:rsid w:val="004A690C"/>
    <w:rsid w:val="004B10C8"/>
    <w:rsid w:val="004B2270"/>
    <w:rsid w:val="004C0996"/>
    <w:rsid w:val="004D336D"/>
    <w:rsid w:val="004E0B63"/>
    <w:rsid w:val="004E7D4A"/>
    <w:rsid w:val="004F3F7B"/>
    <w:rsid w:val="0050274C"/>
    <w:rsid w:val="00515EDA"/>
    <w:rsid w:val="0052635B"/>
    <w:rsid w:val="00544991"/>
    <w:rsid w:val="00552FEB"/>
    <w:rsid w:val="005607B4"/>
    <w:rsid w:val="005635A2"/>
    <w:rsid w:val="00570948"/>
    <w:rsid w:val="00583DA7"/>
    <w:rsid w:val="00586EAE"/>
    <w:rsid w:val="00592F06"/>
    <w:rsid w:val="0059707F"/>
    <w:rsid w:val="005A0BC4"/>
    <w:rsid w:val="005B2029"/>
    <w:rsid w:val="005B64AB"/>
    <w:rsid w:val="005D7E24"/>
    <w:rsid w:val="005E2BAC"/>
    <w:rsid w:val="005E32C0"/>
    <w:rsid w:val="005E5A76"/>
    <w:rsid w:val="005F54CF"/>
    <w:rsid w:val="006036E9"/>
    <w:rsid w:val="0061118B"/>
    <w:rsid w:val="00611304"/>
    <w:rsid w:val="0062083F"/>
    <w:rsid w:val="00626605"/>
    <w:rsid w:val="0063104F"/>
    <w:rsid w:val="00653CD4"/>
    <w:rsid w:val="006676A1"/>
    <w:rsid w:val="00673104"/>
    <w:rsid w:val="006810A4"/>
    <w:rsid w:val="00692507"/>
    <w:rsid w:val="006B52B5"/>
    <w:rsid w:val="006B7FBF"/>
    <w:rsid w:val="006C303B"/>
    <w:rsid w:val="006C6C1F"/>
    <w:rsid w:val="006D17D2"/>
    <w:rsid w:val="006D447D"/>
    <w:rsid w:val="006E0D7C"/>
    <w:rsid w:val="006E7749"/>
    <w:rsid w:val="00711D2E"/>
    <w:rsid w:val="00722431"/>
    <w:rsid w:val="007246D1"/>
    <w:rsid w:val="00750E8A"/>
    <w:rsid w:val="007535BA"/>
    <w:rsid w:val="00762AF5"/>
    <w:rsid w:val="0077236E"/>
    <w:rsid w:val="00777B1D"/>
    <w:rsid w:val="007813C9"/>
    <w:rsid w:val="007822D7"/>
    <w:rsid w:val="007910B3"/>
    <w:rsid w:val="00792359"/>
    <w:rsid w:val="00796D9F"/>
    <w:rsid w:val="00797A78"/>
    <w:rsid w:val="007A41D9"/>
    <w:rsid w:val="007C53EE"/>
    <w:rsid w:val="007D79C2"/>
    <w:rsid w:val="007E373E"/>
    <w:rsid w:val="00801516"/>
    <w:rsid w:val="008033AB"/>
    <w:rsid w:val="00813213"/>
    <w:rsid w:val="0083286C"/>
    <w:rsid w:val="00835E04"/>
    <w:rsid w:val="008379AD"/>
    <w:rsid w:val="00844FB7"/>
    <w:rsid w:val="0085557E"/>
    <w:rsid w:val="00855EAB"/>
    <w:rsid w:val="008625A9"/>
    <w:rsid w:val="00864355"/>
    <w:rsid w:val="008722BA"/>
    <w:rsid w:val="008760C3"/>
    <w:rsid w:val="00882FD8"/>
    <w:rsid w:val="00886834"/>
    <w:rsid w:val="00892026"/>
    <w:rsid w:val="00892DE5"/>
    <w:rsid w:val="008943FA"/>
    <w:rsid w:val="008A3237"/>
    <w:rsid w:val="008B10CA"/>
    <w:rsid w:val="008D1D7B"/>
    <w:rsid w:val="008D2942"/>
    <w:rsid w:val="008E5B7B"/>
    <w:rsid w:val="0091684B"/>
    <w:rsid w:val="00945E84"/>
    <w:rsid w:val="00970CAA"/>
    <w:rsid w:val="0097210F"/>
    <w:rsid w:val="00972855"/>
    <w:rsid w:val="00980B12"/>
    <w:rsid w:val="009A12EA"/>
    <w:rsid w:val="009E0DF1"/>
    <w:rsid w:val="009E2428"/>
    <w:rsid w:val="009E4A29"/>
    <w:rsid w:val="009F35D1"/>
    <w:rsid w:val="00A04D06"/>
    <w:rsid w:val="00A12EF0"/>
    <w:rsid w:val="00A1384A"/>
    <w:rsid w:val="00A162FD"/>
    <w:rsid w:val="00A2626A"/>
    <w:rsid w:val="00A31132"/>
    <w:rsid w:val="00A33FCF"/>
    <w:rsid w:val="00A414F0"/>
    <w:rsid w:val="00A50EFB"/>
    <w:rsid w:val="00A5353A"/>
    <w:rsid w:val="00A71785"/>
    <w:rsid w:val="00A83AB3"/>
    <w:rsid w:val="00A85B65"/>
    <w:rsid w:val="00A91349"/>
    <w:rsid w:val="00AA04ED"/>
    <w:rsid w:val="00AA4253"/>
    <w:rsid w:val="00AB3A70"/>
    <w:rsid w:val="00AB43D4"/>
    <w:rsid w:val="00AB7E5A"/>
    <w:rsid w:val="00AC13E8"/>
    <w:rsid w:val="00AD2A45"/>
    <w:rsid w:val="00AF037D"/>
    <w:rsid w:val="00AF57BA"/>
    <w:rsid w:val="00B021C9"/>
    <w:rsid w:val="00B021D8"/>
    <w:rsid w:val="00B0408D"/>
    <w:rsid w:val="00B10535"/>
    <w:rsid w:val="00B13D8A"/>
    <w:rsid w:val="00B21488"/>
    <w:rsid w:val="00B25AEA"/>
    <w:rsid w:val="00B41677"/>
    <w:rsid w:val="00B4497F"/>
    <w:rsid w:val="00B47DD7"/>
    <w:rsid w:val="00B57DD8"/>
    <w:rsid w:val="00B90AEC"/>
    <w:rsid w:val="00B928F0"/>
    <w:rsid w:val="00BB0765"/>
    <w:rsid w:val="00BB2BA7"/>
    <w:rsid w:val="00BB5153"/>
    <w:rsid w:val="00BB5B3D"/>
    <w:rsid w:val="00BB723A"/>
    <w:rsid w:val="00BC06DB"/>
    <w:rsid w:val="00BC6DE2"/>
    <w:rsid w:val="00BD1085"/>
    <w:rsid w:val="00BD76C6"/>
    <w:rsid w:val="00BE3C40"/>
    <w:rsid w:val="00BE69E3"/>
    <w:rsid w:val="00BF34AC"/>
    <w:rsid w:val="00BF3E07"/>
    <w:rsid w:val="00C03371"/>
    <w:rsid w:val="00C24178"/>
    <w:rsid w:val="00C24ACD"/>
    <w:rsid w:val="00C418BC"/>
    <w:rsid w:val="00C453F3"/>
    <w:rsid w:val="00C46890"/>
    <w:rsid w:val="00C55EC0"/>
    <w:rsid w:val="00C60896"/>
    <w:rsid w:val="00C625F9"/>
    <w:rsid w:val="00C64076"/>
    <w:rsid w:val="00C73338"/>
    <w:rsid w:val="00C812D5"/>
    <w:rsid w:val="00C83F2F"/>
    <w:rsid w:val="00CA4CC2"/>
    <w:rsid w:val="00CA6312"/>
    <w:rsid w:val="00CA71DC"/>
    <w:rsid w:val="00CA7FE5"/>
    <w:rsid w:val="00CB789A"/>
    <w:rsid w:val="00CD7CFC"/>
    <w:rsid w:val="00D251C6"/>
    <w:rsid w:val="00D326E8"/>
    <w:rsid w:val="00D3459B"/>
    <w:rsid w:val="00D401BF"/>
    <w:rsid w:val="00D53B26"/>
    <w:rsid w:val="00D55287"/>
    <w:rsid w:val="00D57E41"/>
    <w:rsid w:val="00D615B1"/>
    <w:rsid w:val="00D67580"/>
    <w:rsid w:val="00D77527"/>
    <w:rsid w:val="00D77E56"/>
    <w:rsid w:val="00D77EE7"/>
    <w:rsid w:val="00D83903"/>
    <w:rsid w:val="00DA6DB0"/>
    <w:rsid w:val="00DB3475"/>
    <w:rsid w:val="00DC0771"/>
    <w:rsid w:val="00DC3BAC"/>
    <w:rsid w:val="00DC74DA"/>
    <w:rsid w:val="00DD2DD8"/>
    <w:rsid w:val="00DE3043"/>
    <w:rsid w:val="00DE4DB7"/>
    <w:rsid w:val="00E04890"/>
    <w:rsid w:val="00E12B01"/>
    <w:rsid w:val="00E37760"/>
    <w:rsid w:val="00E563FA"/>
    <w:rsid w:val="00E626B1"/>
    <w:rsid w:val="00E76658"/>
    <w:rsid w:val="00E96B09"/>
    <w:rsid w:val="00EA12FA"/>
    <w:rsid w:val="00EA6A3B"/>
    <w:rsid w:val="00EB14B0"/>
    <w:rsid w:val="00EB7370"/>
    <w:rsid w:val="00EC2CC7"/>
    <w:rsid w:val="00EC48E5"/>
    <w:rsid w:val="00EC6944"/>
    <w:rsid w:val="00EC7588"/>
    <w:rsid w:val="00EC7EFE"/>
    <w:rsid w:val="00ED2E83"/>
    <w:rsid w:val="00ED609D"/>
    <w:rsid w:val="00EE43DB"/>
    <w:rsid w:val="00F028E7"/>
    <w:rsid w:val="00F1049B"/>
    <w:rsid w:val="00F16B17"/>
    <w:rsid w:val="00F22005"/>
    <w:rsid w:val="00F31393"/>
    <w:rsid w:val="00F6176B"/>
    <w:rsid w:val="00F62E4C"/>
    <w:rsid w:val="00F76B64"/>
    <w:rsid w:val="00F80F98"/>
    <w:rsid w:val="00FA1C0C"/>
    <w:rsid w:val="00FB15C3"/>
    <w:rsid w:val="00FB5DC8"/>
    <w:rsid w:val="00FD41D7"/>
    <w:rsid w:val="00FD5313"/>
    <w:rsid w:val="00FE0189"/>
    <w:rsid w:val="00FE6108"/>
    <w:rsid w:val="00FF2D42"/>
    <w:rsid w:val="00FF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F1690"/>
  <w15:docId w15:val="{887D4490-8CB1-4F6B-90BC-32EEF5B0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DF7"/>
  </w:style>
  <w:style w:type="paragraph" w:styleId="Nadpis1">
    <w:name w:val="heading 1"/>
    <w:basedOn w:val="Normln"/>
    <w:next w:val="Normln"/>
    <w:link w:val="Nadpis1Char"/>
    <w:uiPriority w:val="9"/>
    <w:qFormat/>
    <w:rsid w:val="005607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2A39FF"/>
    <w:pPr>
      <w:keepNext/>
      <w:spacing w:before="240" w:after="120"/>
      <w:outlineLvl w:val="1"/>
    </w:pPr>
    <w:rPr>
      <w:rFonts w:ascii="Franklin Gothic Book" w:eastAsia="Cambria" w:hAnsi="Franklin Gothic Book" w:cs="Cambria"/>
      <w:b/>
      <w:bCs/>
      <w:i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0B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0B12"/>
  </w:style>
  <w:style w:type="paragraph" w:styleId="Zpat">
    <w:name w:val="footer"/>
    <w:basedOn w:val="Normln"/>
    <w:link w:val="ZpatChar"/>
    <w:uiPriority w:val="99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0B12"/>
  </w:style>
  <w:style w:type="character" w:customStyle="1" w:styleId="Nadpis2Char">
    <w:name w:val="Nadpis 2 Char"/>
    <w:basedOn w:val="Standardnpsmoodstavce"/>
    <w:link w:val="Nadpis2"/>
    <w:uiPriority w:val="9"/>
    <w:rsid w:val="002A39FF"/>
    <w:rPr>
      <w:rFonts w:ascii="Franklin Gothic Book" w:eastAsia="Cambria" w:hAnsi="Franklin Gothic Book" w:cs="Cambria"/>
      <w:b/>
      <w:bCs/>
      <w:iCs/>
      <w:sz w:val="24"/>
    </w:rPr>
  </w:style>
  <w:style w:type="character" w:styleId="Hypertextovodkaz">
    <w:name w:val="Hyperlink"/>
    <w:uiPriority w:val="99"/>
    <w:unhideWhenUsed/>
    <w:rsid w:val="008943FA"/>
    <w:rPr>
      <w:color w:val="0000FF"/>
      <w:u w:val="single"/>
    </w:rPr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"/>
    <w:basedOn w:val="Normln"/>
    <w:link w:val="OdstavecseseznamemChar"/>
    <w:uiPriority w:val="99"/>
    <w:qFormat/>
    <w:rsid w:val="008943FA"/>
    <w:pPr>
      <w:ind w:left="708"/>
    </w:pPr>
    <w:rPr>
      <w:rFonts w:ascii="Courier New" w:eastAsia="Courier New" w:hAnsi="Courier New" w:cs="Cambria"/>
    </w:rPr>
  </w:style>
  <w:style w:type="character" w:customStyle="1" w:styleId="Zkladntext2">
    <w:name w:val="Základní text (2)_"/>
    <w:link w:val="Zkladntext20"/>
    <w:rsid w:val="008943FA"/>
    <w:rPr>
      <w:rFonts w:cs="Courier New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8943FA"/>
    <w:pPr>
      <w:widowControl w:val="0"/>
      <w:shd w:val="clear" w:color="auto" w:fill="FFFFFF"/>
      <w:spacing w:after="0" w:line="307" w:lineRule="exact"/>
      <w:ind w:hanging="380"/>
      <w:jc w:val="both"/>
    </w:pPr>
    <w:rPr>
      <w:rFonts w:cs="Courier New"/>
    </w:rPr>
  </w:style>
  <w:style w:type="paragraph" w:customStyle="1" w:styleId="paragraph">
    <w:name w:val="paragraph"/>
    <w:basedOn w:val="Normln"/>
    <w:rsid w:val="0089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rsid w:val="008943FA"/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943FA"/>
    <w:rPr>
      <w:rFonts w:ascii="Courier New" w:eastAsia="Courier New" w:hAnsi="Courier New" w:cs="Cambria"/>
    </w:rPr>
  </w:style>
  <w:style w:type="paragraph" w:customStyle="1" w:styleId="Tabulkatext">
    <w:name w:val="Tabulka text"/>
    <w:link w:val="TabulkatextChar"/>
    <w:uiPriority w:val="6"/>
    <w:qFormat/>
    <w:rsid w:val="008943FA"/>
    <w:pPr>
      <w:spacing w:before="60" w:after="60" w:line="240" w:lineRule="auto"/>
      <w:ind w:left="57" w:right="57"/>
    </w:pPr>
    <w:rPr>
      <w:rFonts w:ascii="Calibri" w:eastAsia="Calibri" w:hAnsi="Calibri" w:cs="Times New Roman"/>
      <w:color w:val="080808"/>
      <w:sz w:val="20"/>
    </w:rPr>
  </w:style>
  <w:style w:type="character" w:customStyle="1" w:styleId="TabulkatextChar">
    <w:name w:val="Tabulka text Char"/>
    <w:link w:val="Tabulkatext"/>
    <w:uiPriority w:val="6"/>
    <w:rsid w:val="008943FA"/>
    <w:rPr>
      <w:rFonts w:ascii="Calibri" w:eastAsia="Calibri" w:hAnsi="Calibri" w:cs="Times New Roman"/>
      <w:color w:val="080808"/>
      <w:sz w:val="20"/>
    </w:rPr>
  </w:style>
  <w:style w:type="paragraph" w:styleId="Revize">
    <w:name w:val="Revision"/>
    <w:hidden/>
    <w:uiPriority w:val="99"/>
    <w:semiHidden/>
    <w:rsid w:val="00BB2BA7"/>
    <w:pPr>
      <w:spacing w:after="0" w:line="240" w:lineRule="auto"/>
    </w:pPr>
  </w:style>
  <w:style w:type="character" w:customStyle="1" w:styleId="Zkladntext5">
    <w:name w:val="Základní text (5)"/>
    <w:basedOn w:val="Standardnpsmoodstavce"/>
    <w:rsid w:val="00ED2E8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Nadpis20">
    <w:name w:val="Nadpis #2_"/>
    <w:basedOn w:val="Standardnpsmoodstavce"/>
    <w:link w:val="Nadpis21"/>
    <w:rsid w:val="00ED2E83"/>
    <w:rPr>
      <w:rFonts w:ascii="Calibri" w:eastAsia="Calibri" w:hAnsi="Calibri" w:cs="Calibri"/>
      <w:b/>
      <w:bCs/>
      <w:i/>
      <w:iCs/>
      <w:shd w:val="clear" w:color="auto" w:fill="FFFFFF"/>
    </w:rPr>
  </w:style>
  <w:style w:type="character" w:customStyle="1" w:styleId="Zkladntext5Netun">
    <w:name w:val="Základní text (5) + Ne tučné"/>
    <w:basedOn w:val="Standardnpsmoodstavce"/>
    <w:rsid w:val="00ED2E8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Zkladntext2Tun">
    <w:name w:val="Základní text (2) + Tučné"/>
    <w:basedOn w:val="Zkladntext2"/>
    <w:rsid w:val="00ED2E83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cs-CZ" w:eastAsia="cs-CZ" w:bidi="cs-CZ"/>
    </w:rPr>
  </w:style>
  <w:style w:type="paragraph" w:customStyle="1" w:styleId="Nadpis21">
    <w:name w:val="Nadpis #2"/>
    <w:basedOn w:val="Normln"/>
    <w:link w:val="Nadpis20"/>
    <w:rsid w:val="00ED2E83"/>
    <w:pPr>
      <w:widowControl w:val="0"/>
      <w:shd w:val="clear" w:color="auto" w:fill="FFFFFF"/>
      <w:spacing w:before="120" w:after="420" w:line="0" w:lineRule="atLeast"/>
      <w:jc w:val="both"/>
      <w:outlineLvl w:val="1"/>
    </w:pPr>
    <w:rPr>
      <w:rFonts w:ascii="Calibri" w:eastAsia="Calibri" w:hAnsi="Calibri" w:cs="Calibri"/>
      <w:b/>
      <w:bCs/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ED2E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2E8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cs-CZ" w:bidi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D2E83"/>
    <w:rPr>
      <w:rFonts w:ascii="Arial Unicode MS" w:eastAsia="Arial Unicode MS" w:hAnsi="Arial Unicode MS" w:cs="Arial Unicode MS"/>
      <w:color w:val="000000"/>
      <w:sz w:val="20"/>
      <w:szCs w:val="20"/>
      <w:lang w:eastAsia="cs-CZ" w:bidi="cs-CZ"/>
    </w:rPr>
  </w:style>
  <w:style w:type="character" w:styleId="Nevyeenzmnka">
    <w:name w:val="Unresolved Mention"/>
    <w:basedOn w:val="Standardnpsmoodstavce"/>
    <w:uiPriority w:val="99"/>
    <w:semiHidden/>
    <w:unhideWhenUsed/>
    <w:rsid w:val="0085557E"/>
    <w:rPr>
      <w:color w:val="605E5C"/>
      <w:shd w:val="clear" w:color="auto" w:fill="E1DFDD"/>
    </w:rPr>
  </w:style>
  <w:style w:type="paragraph" w:styleId="Zkladntextodsazen">
    <w:name w:val="Body Text Indent"/>
    <w:basedOn w:val="Normln"/>
    <w:link w:val="ZkladntextodsazenChar"/>
    <w:rsid w:val="00EB7370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EB737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EB73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qFormat/>
    <w:rsid w:val="00EB737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7E24"/>
    <w:pPr>
      <w:widowControl/>
      <w:spacing w:after="200"/>
    </w:pPr>
    <w:rPr>
      <w:rFonts w:asciiTheme="minorHAnsi" w:eastAsiaTheme="minorHAnsi" w:hAnsiTheme="minorHAnsi" w:cstheme="minorBidi"/>
      <w:b/>
      <w:bCs/>
      <w:color w:val="auto"/>
      <w:lang w:eastAsia="en-US"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7E2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cs-CZ" w:bidi="cs-CZ"/>
    </w:rPr>
  </w:style>
  <w:style w:type="character" w:customStyle="1" w:styleId="Nadpis1Char">
    <w:name w:val="Nadpis 1 Char"/>
    <w:basedOn w:val="Standardnpsmoodstavce"/>
    <w:link w:val="Nadpis1"/>
    <w:uiPriority w:val="9"/>
    <w:rsid w:val="005607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8E5B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customStyle="1" w:styleId="Style13">
    <w:name w:val="Style13"/>
    <w:basedOn w:val="Normln"/>
    <w:rsid w:val="00A31132"/>
    <w:pPr>
      <w:widowControl w:val="0"/>
      <w:autoSpaceDE w:val="0"/>
      <w:autoSpaceDN w:val="0"/>
      <w:adjustRightInd w:val="0"/>
      <w:spacing w:after="0" w:line="276" w:lineRule="exact"/>
      <w:ind w:right="1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18">
    <w:name w:val="Font Style18"/>
    <w:uiPriority w:val="99"/>
    <w:rsid w:val="00A31132"/>
    <w:rPr>
      <w:rFonts w:ascii="Times New Roman" w:hAnsi="Times New Roman"/>
      <w:sz w:val="22"/>
    </w:rPr>
  </w:style>
  <w:style w:type="paragraph" w:styleId="Seznam">
    <w:name w:val="List"/>
    <w:basedOn w:val="Normln"/>
    <w:rsid w:val="00844FB7"/>
    <w:pPr>
      <w:suppressAutoHyphens/>
      <w:spacing w:before="120" w:after="120" w:line="300" w:lineRule="auto"/>
      <w:ind w:left="283" w:hanging="283"/>
      <w:jc w:val="both"/>
    </w:pPr>
    <w:rPr>
      <w:rFonts w:ascii="Times New Roman" w:eastAsia="Times New Roman" w:hAnsi="Times New Roman" w:cs="Times New Roman"/>
      <w:sz w:val="25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vorakova\Downloads\Dopisn&#237;%20pap&#237;r-b&#283;&#382;n&#253;-prav&#225;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0B069-5B6A-4ADF-BE07-6C682B04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Dopisní papír-běžný-pravá</Template>
  <TotalTime>252</TotalTime>
  <Pages>1</Pages>
  <Words>148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Martina Chvojková</cp:lastModifiedBy>
  <cp:revision>4</cp:revision>
  <cp:lastPrinted>2024-08-15T11:44:00Z</cp:lastPrinted>
  <dcterms:created xsi:type="dcterms:W3CDTF">2024-08-20T14:07:00Z</dcterms:created>
  <dcterms:modified xsi:type="dcterms:W3CDTF">2026-03-09T10:34:00Z</dcterms:modified>
</cp:coreProperties>
</file>